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CB6BA" w14:textId="77777777" w:rsidR="004F57EE" w:rsidRDefault="004F57EE" w:rsidP="004F57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Elizabeth TRYVET</w:t>
      </w:r>
      <w:r>
        <w:rPr>
          <w:rFonts w:ascii="Times New Roman" w:hAnsi="Times New Roman" w:cs="Times New Roman"/>
          <w:sz w:val="24"/>
          <w:szCs w:val="24"/>
        </w:rPr>
        <w:t xml:space="preserve">       (fl.1421)</w:t>
      </w:r>
    </w:p>
    <w:p w14:paraId="755AEC63" w14:textId="77777777" w:rsidR="004F57EE" w:rsidRDefault="004F57EE" w:rsidP="004F57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Canterbury.</w:t>
      </w:r>
    </w:p>
    <w:p w14:paraId="3C2B84AE" w14:textId="77777777" w:rsidR="004F57EE" w:rsidRDefault="004F57EE" w:rsidP="004F57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8DE4A5" w14:textId="77777777" w:rsidR="004F57EE" w:rsidRDefault="004F57EE" w:rsidP="004F57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897B31" w14:textId="77777777" w:rsidR="004F57EE" w:rsidRDefault="004F57EE" w:rsidP="004F57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1421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2747B3FC" w14:textId="77777777" w:rsidR="004F57EE" w:rsidRDefault="004F57EE" w:rsidP="004F57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D1EC0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https://www.kentarchaeology.org.uk/Research/Libr/Wills/NameOrder/T.htm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4D09255" w14:textId="77777777" w:rsidR="004F57EE" w:rsidRDefault="004F57EE" w:rsidP="004F57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8A7ACE" w14:textId="77777777" w:rsidR="004F57EE" w:rsidRDefault="004F57EE" w:rsidP="004F57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275E6A" w14:textId="6B9605F4" w:rsidR="00BA00AB" w:rsidRPr="00EB3209" w:rsidRDefault="004F57EE" w:rsidP="004F57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2022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9DBED" w14:textId="77777777" w:rsidR="004F57EE" w:rsidRDefault="004F57EE" w:rsidP="009139A6">
      <w:r>
        <w:separator/>
      </w:r>
    </w:p>
  </w:endnote>
  <w:endnote w:type="continuationSeparator" w:id="0">
    <w:p w14:paraId="01A12ABD" w14:textId="77777777" w:rsidR="004F57EE" w:rsidRDefault="004F57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36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89AD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DC7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DD683" w14:textId="77777777" w:rsidR="004F57EE" w:rsidRDefault="004F57EE" w:rsidP="009139A6">
      <w:r>
        <w:separator/>
      </w:r>
    </w:p>
  </w:footnote>
  <w:footnote w:type="continuationSeparator" w:id="0">
    <w:p w14:paraId="31989F07" w14:textId="77777777" w:rsidR="004F57EE" w:rsidRDefault="004F57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2A5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96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DFE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7EE"/>
    <w:rsid w:val="000666E0"/>
    <w:rsid w:val="002510B7"/>
    <w:rsid w:val="004F57E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44593"/>
  <w15:chartTrackingRefBased/>
  <w15:docId w15:val="{CF15B554-F1DA-4977-9966-80474AB9C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F57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T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2022-03-24T21:24:00Z</dcterms:created>
  <dcterms:modified xsi:type="dcterms:W3CDTF">2022-03-24T21:24:00Z</dcterms:modified>
</cp:coreProperties>
</file>